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Nicholas MARTIN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(fl.1497)</w:t>
      </w: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of Hythe, Kent.</w:t>
      </w: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ab/>
        <w:t>1497</w:t>
      </w:r>
      <w:r w:rsidRPr="006D025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E8" w:rsidRPr="006D025F" w:rsidRDefault="00FB1BE8" w:rsidP="00FB1B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BE8" w:rsidRDefault="00FB1BE8" w:rsidP="00564E3C">
      <w:pPr>
        <w:spacing w:after="0" w:line="240" w:lineRule="auto"/>
      </w:pPr>
      <w:r>
        <w:separator/>
      </w:r>
    </w:p>
  </w:endnote>
  <w:endnote w:type="continuationSeparator" w:id="0">
    <w:p w:rsidR="00FB1BE8" w:rsidRDefault="00FB1B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B1BE8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BE8" w:rsidRDefault="00FB1BE8" w:rsidP="00564E3C">
      <w:pPr>
        <w:spacing w:after="0" w:line="240" w:lineRule="auto"/>
      </w:pPr>
      <w:r>
        <w:separator/>
      </w:r>
    </w:p>
  </w:footnote>
  <w:footnote w:type="continuationSeparator" w:id="0">
    <w:p w:rsidR="00FB1BE8" w:rsidRDefault="00FB1B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E8"/>
    <w:rsid w:val="00372DC6"/>
    <w:rsid w:val="00564E3C"/>
    <w:rsid w:val="0064591D"/>
    <w:rsid w:val="00DD5B8A"/>
    <w:rsid w:val="00EB41B8"/>
    <w:rsid w:val="00F14DE1"/>
    <w:rsid w:val="00FB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56521A-2276-45A8-94B4-D2130F7D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2015-11-05T21:04:00Z</dcterms:created>
  <dcterms:modified xsi:type="dcterms:W3CDTF">2015-11-05T21:05:00Z</dcterms:modified>
</cp:coreProperties>
</file>